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DC0" w:rsidRDefault="005A4DC0" w:rsidP="005A4DC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John AMERYNGHALE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5A4DC0" w:rsidRDefault="005A4DC0" w:rsidP="005A4DC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of Wroxham, Norfolk. Husbandman.</w:t>
      </w:r>
    </w:p>
    <w:p w:rsidR="005A4DC0" w:rsidRDefault="005A4DC0" w:rsidP="005A4DC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5A4DC0" w:rsidRDefault="005A4DC0" w:rsidP="005A4DC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5A4DC0" w:rsidRDefault="005A4DC0" w:rsidP="005A4DC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Nicholas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Ossulbury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Warden of New College, Oxford University(q.v.),</w:t>
      </w:r>
    </w:p>
    <w:p w:rsidR="005A4DC0" w:rsidRDefault="005A4DC0" w:rsidP="005A4DC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brought a plaint of debt against him and Thomas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Wykys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Great</w:t>
      </w:r>
    </w:p>
    <w:p w:rsidR="005A4DC0" w:rsidRDefault="005A4DC0" w:rsidP="005A4DC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Wichingham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(q.v.).</w:t>
      </w:r>
    </w:p>
    <w:p w:rsidR="005A4DC0" w:rsidRDefault="005A4DC0" w:rsidP="005A4DC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5A4DC0" w:rsidRDefault="005A4DC0" w:rsidP="005A4DC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5A4DC0" w:rsidRDefault="005A4DC0" w:rsidP="005A4DC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5A4DC0" w:rsidRDefault="005A4DC0" w:rsidP="005A4DC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22 April 2016</w:t>
      </w:r>
    </w:p>
    <w:p w:rsidR="006B2F86" w:rsidRPr="00E71FC3" w:rsidRDefault="005A4DC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DC0" w:rsidRDefault="005A4DC0" w:rsidP="00E71FC3">
      <w:pPr>
        <w:spacing w:after="0" w:line="240" w:lineRule="auto"/>
      </w:pPr>
      <w:r>
        <w:separator/>
      </w:r>
    </w:p>
  </w:endnote>
  <w:endnote w:type="continuationSeparator" w:id="0">
    <w:p w:rsidR="005A4DC0" w:rsidRDefault="005A4DC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DC0" w:rsidRDefault="005A4DC0" w:rsidP="00E71FC3">
      <w:pPr>
        <w:spacing w:after="0" w:line="240" w:lineRule="auto"/>
      </w:pPr>
      <w:r>
        <w:separator/>
      </w:r>
    </w:p>
  </w:footnote>
  <w:footnote w:type="continuationSeparator" w:id="0">
    <w:p w:rsidR="005A4DC0" w:rsidRDefault="005A4DC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DC0"/>
    <w:rsid w:val="005A4DC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663E21-6CAE-4930-A977-C6A74ED0B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A4D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2016-05-11T20:16:00Z</dcterms:created>
  <dcterms:modified xsi:type="dcterms:W3CDTF">2016-05-11T20:18:00Z</dcterms:modified>
</cp:coreProperties>
</file>